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E05" w:rsidRPr="00A37809" w:rsidRDefault="00827E05" w:rsidP="00A37809">
      <w:pPr>
        <w:spacing w:after="0"/>
        <w:jc w:val="center"/>
        <w:rPr>
          <w:rFonts w:ascii="宋体" w:eastAsia="宋体" w:hAnsi="宋体"/>
          <w:b/>
          <w:bCs/>
          <w:sz w:val="32"/>
          <w:szCs w:val="32"/>
          <w:lang w:eastAsia="zh-CN"/>
        </w:rPr>
      </w:pP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《</w:t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体育游戏</w:t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 xml:space="preserve"> </w:t>
      </w: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2"/>
        <w:gridCol w:w="1298"/>
        <w:gridCol w:w="352"/>
        <w:gridCol w:w="612"/>
        <w:gridCol w:w="1476"/>
        <w:gridCol w:w="1614"/>
        <w:gridCol w:w="1253"/>
        <w:gridCol w:w="303"/>
        <w:gridCol w:w="968"/>
        <w:gridCol w:w="720"/>
      </w:tblGrid>
      <w:tr w:rsidR="00827E05" w:rsidRPr="002E27E1">
        <w:trPr>
          <w:trHeight w:val="340"/>
          <w:jc w:val="center"/>
        </w:trPr>
        <w:tc>
          <w:tcPr>
            <w:tcW w:w="4690" w:type="dxa"/>
            <w:gridSpan w:val="5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 w:rsidRPr="00106740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体育游戏</w:t>
            </w:r>
          </w:p>
        </w:tc>
        <w:tc>
          <w:tcPr>
            <w:tcW w:w="4858" w:type="dxa"/>
            <w:gridSpan w:val="5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选修课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课程英文名称：</w:t>
            </w:r>
            <w:r w:rsidRPr="00410314">
              <w:rPr>
                <w:b/>
                <w:bCs/>
                <w:sz w:val="21"/>
                <w:szCs w:val="21"/>
              </w:rPr>
              <w:t>Athletics game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4690" w:type="dxa"/>
            <w:gridSpan w:val="5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总学时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学分：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36 /2 /2</w:t>
            </w:r>
          </w:p>
        </w:tc>
        <w:tc>
          <w:tcPr>
            <w:tcW w:w="4858" w:type="dxa"/>
            <w:gridSpan w:val="5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先修课程：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 xml:space="preserve"> 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4690" w:type="dxa"/>
            <w:gridSpan w:val="5"/>
            <w:vAlign w:val="center"/>
          </w:tcPr>
          <w:p w:rsidR="00827E05" w:rsidRPr="006B6F6C" w:rsidRDefault="00827E05" w:rsidP="00827E05">
            <w:pPr>
              <w:tabs>
                <w:tab w:val="left" w:pos="1440"/>
              </w:tabs>
              <w:spacing w:after="0" w:line="240" w:lineRule="atLeast"/>
              <w:ind w:left="31680" w:hangingChars="490" w:firstLine="3168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1-18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58" w:type="dxa"/>
            <w:gridSpan w:val="5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运动场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2016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级社会体育专业学生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开课院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体育系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 w:rsidRPr="00724ECB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沈放</w:t>
            </w:r>
            <w:r w:rsidRPr="00724ECB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/</w:t>
            </w:r>
            <w:r w:rsidRPr="00724ECB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4690" w:type="dxa"/>
            <w:gridSpan w:val="5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6664</w:t>
            </w:r>
          </w:p>
        </w:tc>
        <w:tc>
          <w:tcPr>
            <w:tcW w:w="4858" w:type="dxa"/>
            <w:gridSpan w:val="5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Email: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 w:rsidRPr="00106740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现场及电话答疑</w:t>
            </w:r>
          </w:p>
        </w:tc>
      </w:tr>
      <w:tr w:rsidR="00827E05" w:rsidRPr="00735FDE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827E05" w:rsidRPr="00735FDE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827E05" w:rsidRPr="00A37809" w:rsidRDefault="00827E05" w:rsidP="00A3780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高等学校教材《体育游戏》，高等教育出版社</w:t>
            </w:r>
          </w:p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《体育游戏》蔡锡元，李淑芳</w:t>
            </w:r>
            <w:r w:rsidRPr="00A37809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主编</w:t>
            </w:r>
            <w:r w:rsidRPr="00A37809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人民体育出版社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</w:p>
          <w:p w:rsidR="00827E05" w:rsidRPr="00823652" w:rsidRDefault="00827E05" w:rsidP="00827E05">
            <w:pPr>
              <w:spacing w:line="400" w:lineRule="exact"/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0674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本课程是社会体育专业本科学生开设的专业选修课程，通过本课程的学习，使学生了解体育游戏的概念、特点、规则及选择和实施活动的要点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10674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理解体育游戏在教学及各项活动中的作用及意义，掌握体育游戏的组织，安排及注意事项。通过实践教学，使学生掌握体育游戏的方法，培养学生创编游戏、组织游戏的能力，培养学生无私、公正、公平等方面的素质。</w:t>
            </w:r>
          </w:p>
        </w:tc>
      </w:tr>
      <w:tr w:rsidR="00827E05" w:rsidRPr="00917C66">
        <w:trPr>
          <w:trHeight w:val="2920"/>
          <w:jc w:val="center"/>
        </w:trPr>
        <w:tc>
          <w:tcPr>
            <w:tcW w:w="6304" w:type="dxa"/>
            <w:gridSpan w:val="6"/>
          </w:tcPr>
          <w:p w:rsidR="00827E05" w:rsidRPr="00917C66" w:rsidRDefault="00827E05" w:rsidP="00827E05">
            <w:pPr>
              <w:tabs>
                <w:tab w:val="left" w:pos="1440"/>
              </w:tabs>
              <w:spacing w:after="0" w:line="240" w:lineRule="atLeast"/>
              <w:ind w:firstLineChars="200" w:firstLine="3168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 w:rsidR="00827E05" w:rsidRPr="006637F1" w:rsidRDefault="00827E05" w:rsidP="00827E05">
            <w:pPr>
              <w:pStyle w:val="BodyTextIndent"/>
              <w:spacing w:line="360" w:lineRule="auto"/>
              <w:ind w:leftChars="0" w:left="0" w:firstLineChars="196" w:firstLine="31680"/>
              <w:rPr>
                <w:rFonts w:ascii="宋体"/>
                <w:kern w:val="0"/>
              </w:rPr>
            </w:pPr>
            <w:r w:rsidRPr="00917C66">
              <w:rPr>
                <w:rFonts w:ascii="宋体" w:hAnsi="宋体" w:cs="宋体"/>
                <w:b/>
                <w:bCs/>
              </w:rPr>
              <w:t>1.</w:t>
            </w:r>
            <w:r w:rsidRPr="006637F1">
              <w:rPr>
                <w:rFonts w:ascii="宋体" w:hAnsi="宋体" w:cs="宋体"/>
                <w:kern w:val="0"/>
              </w:rPr>
              <w:t xml:space="preserve"> </w:t>
            </w:r>
            <w:r w:rsidRPr="006637F1">
              <w:rPr>
                <w:rFonts w:ascii="宋体" w:hAnsi="宋体" w:cs="宋体" w:hint="eastAsia"/>
                <w:kern w:val="0"/>
              </w:rPr>
              <w:t>知识与技能目标：</w:t>
            </w:r>
            <w:r w:rsidRPr="006637F1">
              <w:rPr>
                <w:rFonts w:ascii="宋体" w:hAnsi="宋体" w:cs="宋体"/>
                <w:kern w:val="0"/>
              </w:rPr>
              <w:t xml:space="preserve"> </w:t>
            </w:r>
            <w:r w:rsidRPr="006637F1">
              <w:rPr>
                <w:rFonts w:ascii="宋体" w:hAnsi="宋体" w:cs="宋体" w:hint="eastAsia"/>
                <w:kern w:val="0"/>
              </w:rPr>
              <w:t>通过本课程的学习，使学生了解掌握体育游戏的概念、教学组织及游戏的设计编排，理解并掌握体育游戏的锻炼方法，掌握一定的游戏教学原则，具备熟练组织体育游戏的能力。</w:t>
            </w:r>
          </w:p>
          <w:p w:rsidR="00827E05" w:rsidRPr="006637F1" w:rsidRDefault="00827E05" w:rsidP="00827E05">
            <w:pPr>
              <w:pStyle w:val="BodyTextIndent"/>
              <w:spacing w:line="360" w:lineRule="auto"/>
              <w:ind w:leftChars="0" w:left="0" w:firstLineChars="196" w:firstLine="31680"/>
              <w:rPr>
                <w:rFonts w:ascii="宋体"/>
                <w:kern w:val="0"/>
              </w:rPr>
            </w:pPr>
            <w:r w:rsidRPr="00917C66">
              <w:rPr>
                <w:b/>
                <w:bCs/>
              </w:rPr>
              <w:t>2.</w:t>
            </w:r>
            <w:r w:rsidRPr="00E6041E">
              <w:t xml:space="preserve"> </w:t>
            </w:r>
            <w:r w:rsidRPr="006637F1">
              <w:rPr>
                <w:rFonts w:cs="宋体" w:hint="eastAsia"/>
                <w:kern w:val="0"/>
              </w:rPr>
              <w:t>过程与方法目标：</w:t>
            </w:r>
            <w:r w:rsidRPr="006637F1">
              <w:rPr>
                <w:kern w:val="0"/>
              </w:rPr>
              <w:t xml:space="preserve"> </w:t>
            </w:r>
            <w:r w:rsidRPr="006637F1">
              <w:rPr>
                <w:rFonts w:cs="宋体" w:hint="eastAsia"/>
              </w:rPr>
              <w:t>循序渐进，由易到难，从简单游戏开始，最后能独立组织游戏的教学与活动。</w:t>
            </w:r>
          </w:p>
          <w:p w:rsidR="00827E05" w:rsidRPr="00823652" w:rsidRDefault="00827E05" w:rsidP="00827E05">
            <w:pPr>
              <w:pStyle w:val="BodyTextIndent"/>
              <w:spacing w:line="360" w:lineRule="auto"/>
              <w:ind w:leftChars="0" w:left="0" w:firstLineChars="196" w:firstLine="31680"/>
              <w:rPr>
                <w:kern w:val="0"/>
              </w:rPr>
            </w:pPr>
            <w:r w:rsidRPr="00917C66">
              <w:rPr>
                <w:b/>
                <w:bCs/>
              </w:rPr>
              <w:t>3.</w:t>
            </w:r>
            <w:r w:rsidRPr="00651325">
              <w:t xml:space="preserve"> </w:t>
            </w:r>
            <w:r w:rsidRPr="006637F1">
              <w:rPr>
                <w:rFonts w:cs="宋体" w:hint="eastAsia"/>
                <w:kern w:val="0"/>
              </w:rPr>
              <w:t>情感、态度与价值观发展目标：通过教学，贯彻素质教育思想，加强学生责任感及价值观的培养教育，培养学生的各项专业素质及组织能力，使学生能够运用体育游戏进行各项身体锻炼。</w:t>
            </w:r>
          </w:p>
        </w:tc>
        <w:tc>
          <w:tcPr>
            <w:tcW w:w="3244" w:type="dxa"/>
            <w:gridSpan w:val="4"/>
          </w:tcPr>
          <w:p w:rsidR="00827E05" w:rsidRPr="00917C66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）：</w:t>
            </w:r>
          </w:p>
          <w:p w:rsidR="00827E05" w:rsidRPr="00917C66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827E05" w:rsidRPr="00917C66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827E05" w:rsidRPr="00917C66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</w:p>
          <w:p w:rsidR="00827E05" w:rsidRPr="00917C66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827E05" w:rsidRPr="00917C66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5.</w:t>
            </w:r>
          </w:p>
          <w:p w:rsidR="00827E05" w:rsidRPr="00917C66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827E05" w:rsidRPr="00917C66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  <w:p w:rsidR="00827E05" w:rsidRPr="00917C66" w:rsidRDefault="00827E0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9548" w:type="dxa"/>
            <w:gridSpan w:val="10"/>
            <w:shd w:val="clear" w:color="auto" w:fill="C0C0C0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理论教学进程表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:rsidR="00827E05" w:rsidRPr="002E27E1" w:rsidRDefault="00827E05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1650" w:type="dxa"/>
            <w:gridSpan w:val="2"/>
            <w:tcMar>
              <w:left w:w="28" w:type="dxa"/>
              <w:right w:w="28" w:type="dxa"/>
            </w:tcMar>
            <w:vAlign w:val="center"/>
          </w:tcPr>
          <w:p w:rsidR="00827E05" w:rsidRPr="002E27E1" w:rsidRDefault="00827E05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教学主题</w:t>
            </w:r>
          </w:p>
        </w:tc>
        <w:tc>
          <w:tcPr>
            <w:tcW w:w="612" w:type="dxa"/>
            <w:tcMar>
              <w:left w:w="28" w:type="dxa"/>
              <w:right w:w="28" w:type="dxa"/>
            </w:tcMar>
            <w:vAlign w:val="center"/>
          </w:tcPr>
          <w:p w:rsidR="00827E05" w:rsidRPr="002E27E1" w:rsidRDefault="00827E05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教学时长</w:t>
            </w:r>
          </w:p>
        </w:tc>
        <w:tc>
          <w:tcPr>
            <w:tcW w:w="4343" w:type="dxa"/>
            <w:gridSpan w:val="3"/>
            <w:tcMar>
              <w:left w:w="28" w:type="dxa"/>
              <w:right w:w="28" w:type="dxa"/>
            </w:tcMar>
            <w:vAlign w:val="center"/>
          </w:tcPr>
          <w:p w:rsidR="00827E05" w:rsidRPr="002E27E1" w:rsidRDefault="00827E05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教学的重点与难点</w:t>
            </w:r>
          </w:p>
        </w:tc>
        <w:tc>
          <w:tcPr>
            <w:tcW w:w="1271" w:type="dxa"/>
            <w:gridSpan w:val="2"/>
            <w:tcMar>
              <w:left w:w="28" w:type="dxa"/>
              <w:right w:w="28" w:type="dxa"/>
            </w:tcMar>
            <w:vAlign w:val="center"/>
          </w:tcPr>
          <w:p w:rsidR="00827E05" w:rsidRPr="002E27E1" w:rsidRDefault="00827E05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教学方式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:rsidR="00827E05" w:rsidRDefault="00827E05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作业</w:t>
            </w:r>
          </w:p>
          <w:p w:rsidR="00827E05" w:rsidRPr="002E27E1" w:rsidRDefault="00827E05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安排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Pr="002E27E1" w:rsidRDefault="00827E05" w:rsidP="00823652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50" w:type="dxa"/>
            <w:gridSpan w:val="2"/>
            <w:vAlign w:val="center"/>
          </w:tcPr>
          <w:p w:rsidR="00827E05" w:rsidRPr="00A1213E" w:rsidRDefault="00827E05" w:rsidP="00A1213E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体育游戏介绍</w:t>
            </w:r>
          </w:p>
        </w:tc>
        <w:tc>
          <w:tcPr>
            <w:tcW w:w="612" w:type="dxa"/>
            <w:vAlign w:val="center"/>
          </w:tcPr>
          <w:p w:rsidR="00827E05" w:rsidRPr="00A1213E" w:rsidRDefault="00827E05" w:rsidP="00A1213E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1213E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43" w:type="dxa"/>
            <w:gridSpan w:val="3"/>
            <w:vAlign w:val="center"/>
          </w:tcPr>
          <w:p w:rsidR="00827E05" w:rsidRPr="00A1213E" w:rsidRDefault="00827E05" w:rsidP="00A1213E">
            <w:pPr>
              <w:spacing w:line="36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体育游戏教学目的、任务及游戏课的基本要求</w:t>
            </w:r>
          </w:p>
        </w:tc>
        <w:tc>
          <w:tcPr>
            <w:tcW w:w="1271" w:type="dxa"/>
            <w:gridSpan w:val="2"/>
            <w:vAlign w:val="center"/>
          </w:tcPr>
          <w:p w:rsidR="00827E05" w:rsidRPr="00A1213E" w:rsidRDefault="00827E05" w:rsidP="00A1213E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720" w:type="dxa"/>
            <w:vAlign w:val="center"/>
          </w:tcPr>
          <w:p w:rsidR="00827E05" w:rsidRPr="002E27E1" w:rsidRDefault="00827E05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27E05" w:rsidRPr="002E27E1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50" w:type="dxa"/>
            <w:gridSpan w:val="2"/>
            <w:vAlign w:val="center"/>
          </w:tcPr>
          <w:p w:rsidR="00827E05" w:rsidRPr="00A1213E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队列及提高兴奋性的游戏</w:t>
            </w:r>
          </w:p>
        </w:tc>
        <w:tc>
          <w:tcPr>
            <w:tcW w:w="612" w:type="dxa"/>
            <w:vAlign w:val="center"/>
          </w:tcPr>
          <w:p w:rsidR="00827E05" w:rsidRPr="003C275D" w:rsidRDefault="00827E05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  <w:vAlign w:val="center"/>
          </w:tcPr>
          <w:p w:rsidR="00827E05" w:rsidRPr="0081518A" w:rsidRDefault="00827E05" w:rsidP="004F52DA">
            <w:pPr>
              <w:spacing w:line="400" w:lineRule="exact"/>
              <w:jc w:val="center"/>
              <w:rPr>
                <w:rFonts w:ascii="宋体" w:eastAsia="宋体" w:hAnsi="宋体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  <w:vAlign w:val="center"/>
          </w:tcPr>
          <w:p w:rsidR="00827E05" w:rsidRPr="00A1213E" w:rsidRDefault="00827E05" w:rsidP="00A1213E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讲授实训</w:t>
            </w:r>
          </w:p>
        </w:tc>
        <w:tc>
          <w:tcPr>
            <w:tcW w:w="720" w:type="dxa"/>
            <w:vAlign w:val="center"/>
          </w:tcPr>
          <w:p w:rsidR="00827E05" w:rsidRPr="002E27E1" w:rsidRDefault="00827E05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827E05" w:rsidRPr="002E27E1" w:rsidTr="005158A0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50" w:type="dxa"/>
            <w:gridSpan w:val="2"/>
            <w:vAlign w:val="center"/>
          </w:tcPr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篮球类</w:t>
            </w:r>
          </w:p>
          <w:p w:rsidR="00827E05" w:rsidRPr="00A1213E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（移动、传接球</w:t>
            </w: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游戏</w:t>
            </w: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12" w:type="dxa"/>
            <w:vAlign w:val="center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  <w:vAlign w:val="center"/>
          </w:tcPr>
          <w:p w:rsidR="00827E05" w:rsidRPr="0081518A" w:rsidRDefault="00827E05" w:rsidP="004F52DA">
            <w:pPr>
              <w:spacing w:line="400" w:lineRule="exact"/>
              <w:jc w:val="center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</w:tcPr>
          <w:p w:rsidR="00827E05" w:rsidRDefault="00827E05" w:rsidP="00BC3A24">
            <w:pPr>
              <w:jc w:val="center"/>
            </w:pPr>
            <w:r w:rsidRPr="00337E83">
              <w:rPr>
                <w:rFonts w:eastAsia="宋体" w:cs="宋体" w:hint="eastAsia"/>
                <w:sz w:val="21"/>
                <w:szCs w:val="21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827E05" w:rsidRDefault="00827E05">
            <w:r w:rsidRPr="00FE682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827E05" w:rsidRPr="002E27E1" w:rsidTr="005158A0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50" w:type="dxa"/>
            <w:gridSpan w:val="2"/>
            <w:vAlign w:val="center"/>
          </w:tcPr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篮球类</w:t>
            </w:r>
          </w:p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（运球、持球突破</w:t>
            </w: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游戏</w:t>
            </w: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12" w:type="dxa"/>
            <w:vAlign w:val="center"/>
          </w:tcPr>
          <w:p w:rsidR="00827E05" w:rsidRPr="003C275D" w:rsidRDefault="00827E05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</w:tcPr>
          <w:p w:rsidR="00827E05" w:rsidRDefault="00827E05" w:rsidP="00BC3A24">
            <w:pPr>
              <w:jc w:val="center"/>
            </w:pPr>
            <w:r w:rsidRPr="00337E83">
              <w:rPr>
                <w:rFonts w:eastAsia="宋体" w:cs="宋体" w:hint="eastAsia"/>
                <w:sz w:val="21"/>
                <w:szCs w:val="21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827E05" w:rsidRDefault="00827E05">
            <w:r w:rsidRPr="00FE682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827E05" w:rsidRPr="002E27E1" w:rsidTr="005158A0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50" w:type="dxa"/>
            <w:gridSpan w:val="2"/>
            <w:vAlign w:val="center"/>
          </w:tcPr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篮球类</w:t>
            </w:r>
          </w:p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（身体素质、集中注意力</w:t>
            </w: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游戏</w:t>
            </w: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12" w:type="dxa"/>
            <w:vAlign w:val="center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</w:tcPr>
          <w:p w:rsidR="00827E05" w:rsidRDefault="00827E05" w:rsidP="00BC3A24">
            <w:pPr>
              <w:jc w:val="center"/>
            </w:pPr>
            <w:r w:rsidRPr="00337E83">
              <w:rPr>
                <w:rFonts w:eastAsia="宋体" w:cs="宋体" w:hint="eastAsia"/>
                <w:sz w:val="21"/>
                <w:szCs w:val="21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827E05" w:rsidRDefault="00827E05">
            <w:r w:rsidRPr="00FE682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827E05" w:rsidRPr="002E27E1" w:rsidTr="005158A0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50" w:type="dxa"/>
            <w:gridSpan w:val="2"/>
            <w:vAlign w:val="center"/>
          </w:tcPr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足球类</w:t>
            </w:r>
          </w:p>
          <w:p w:rsidR="00827E05" w:rsidRPr="00A1213E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（基本活动、运球游戏）</w:t>
            </w:r>
          </w:p>
        </w:tc>
        <w:tc>
          <w:tcPr>
            <w:tcW w:w="612" w:type="dxa"/>
            <w:vAlign w:val="center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</w:tcPr>
          <w:p w:rsidR="00827E05" w:rsidRDefault="00827E05" w:rsidP="00BC3A24">
            <w:pPr>
              <w:jc w:val="center"/>
            </w:pPr>
            <w:r w:rsidRPr="00337E83">
              <w:rPr>
                <w:rFonts w:eastAsia="宋体" w:cs="宋体" w:hint="eastAsia"/>
                <w:sz w:val="21"/>
                <w:szCs w:val="21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827E05" w:rsidRDefault="00827E05">
            <w:r w:rsidRPr="00FE682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827E05" w:rsidRPr="002E27E1" w:rsidTr="005158A0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50" w:type="dxa"/>
            <w:gridSpan w:val="2"/>
            <w:vAlign w:val="center"/>
          </w:tcPr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足球类</w:t>
            </w:r>
          </w:p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（踢球、头顶球游戏）</w:t>
            </w:r>
          </w:p>
        </w:tc>
        <w:tc>
          <w:tcPr>
            <w:tcW w:w="612" w:type="dxa"/>
            <w:vAlign w:val="center"/>
          </w:tcPr>
          <w:p w:rsidR="00827E05" w:rsidRPr="0081518A" w:rsidRDefault="00827E05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</w:tcPr>
          <w:p w:rsidR="00827E05" w:rsidRDefault="00827E05" w:rsidP="00BC3A24">
            <w:pPr>
              <w:jc w:val="center"/>
            </w:pPr>
            <w:r w:rsidRPr="00337E83">
              <w:rPr>
                <w:rFonts w:eastAsia="宋体" w:cs="宋体" w:hint="eastAsia"/>
                <w:sz w:val="21"/>
                <w:szCs w:val="21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827E05" w:rsidRDefault="00827E05">
            <w:r w:rsidRPr="00FE682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827E05" w:rsidRPr="002E27E1" w:rsidTr="005158A0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50" w:type="dxa"/>
            <w:gridSpan w:val="2"/>
            <w:vAlign w:val="center"/>
          </w:tcPr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足球类</w:t>
            </w:r>
          </w:p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（比赛、综合游戏）</w:t>
            </w:r>
          </w:p>
        </w:tc>
        <w:tc>
          <w:tcPr>
            <w:tcW w:w="612" w:type="dxa"/>
            <w:vAlign w:val="center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</w:tcPr>
          <w:p w:rsidR="00827E05" w:rsidRDefault="00827E05" w:rsidP="00BC3A24">
            <w:pPr>
              <w:jc w:val="center"/>
            </w:pPr>
            <w:r w:rsidRPr="00337E83">
              <w:rPr>
                <w:rFonts w:eastAsia="宋体" w:cs="宋体" w:hint="eastAsia"/>
                <w:sz w:val="21"/>
                <w:szCs w:val="21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827E05" w:rsidRDefault="00827E05">
            <w:r w:rsidRPr="00FE682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827E05" w:rsidRPr="002E27E1" w:rsidTr="005158A0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50" w:type="dxa"/>
            <w:gridSpan w:val="2"/>
            <w:vAlign w:val="center"/>
          </w:tcPr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排球类</w:t>
            </w:r>
          </w:p>
          <w:p w:rsidR="00827E05" w:rsidRPr="00A1213E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（基础活动、传球、垫球游戏）</w:t>
            </w:r>
          </w:p>
        </w:tc>
        <w:tc>
          <w:tcPr>
            <w:tcW w:w="612" w:type="dxa"/>
            <w:vAlign w:val="center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</w:tcPr>
          <w:p w:rsidR="00827E05" w:rsidRDefault="00827E05" w:rsidP="00BC3A24">
            <w:pPr>
              <w:jc w:val="center"/>
            </w:pPr>
            <w:r w:rsidRPr="00337E83">
              <w:rPr>
                <w:rFonts w:eastAsia="宋体" w:cs="宋体" w:hint="eastAsia"/>
                <w:sz w:val="21"/>
                <w:szCs w:val="21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827E05" w:rsidRDefault="00827E05">
            <w:r w:rsidRPr="00FE682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827E05" w:rsidRPr="002E27E1" w:rsidTr="005158A0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50" w:type="dxa"/>
            <w:gridSpan w:val="2"/>
            <w:vAlign w:val="center"/>
          </w:tcPr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排球类</w:t>
            </w:r>
          </w:p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（发球、扣球、拦网、综合对抗类游戏）</w:t>
            </w:r>
          </w:p>
        </w:tc>
        <w:tc>
          <w:tcPr>
            <w:tcW w:w="612" w:type="dxa"/>
            <w:vAlign w:val="center"/>
          </w:tcPr>
          <w:p w:rsidR="00827E05" w:rsidRPr="0081518A" w:rsidRDefault="00827E05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</w:tcPr>
          <w:p w:rsidR="00827E05" w:rsidRDefault="00827E05" w:rsidP="00BC3A24">
            <w:pPr>
              <w:jc w:val="center"/>
            </w:pPr>
            <w:r w:rsidRPr="00337E83">
              <w:rPr>
                <w:rFonts w:eastAsia="宋体" w:cs="宋体" w:hint="eastAsia"/>
                <w:sz w:val="21"/>
                <w:szCs w:val="21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827E05" w:rsidRDefault="00827E05">
            <w:r w:rsidRPr="00FE682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827E05" w:rsidRPr="002E27E1" w:rsidTr="005158A0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50" w:type="dxa"/>
            <w:gridSpan w:val="2"/>
            <w:vAlign w:val="center"/>
          </w:tcPr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田径类</w:t>
            </w:r>
          </w:p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(</w:t>
            </w: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走、跑、跳类游戏</w:t>
            </w:r>
            <w:r>
              <w:rPr>
                <w:rFonts w:eastAsia="宋体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612" w:type="dxa"/>
            <w:vAlign w:val="center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</w:tcPr>
          <w:p w:rsidR="00827E05" w:rsidRDefault="00827E05" w:rsidP="00BC3A24">
            <w:pPr>
              <w:jc w:val="center"/>
            </w:pPr>
            <w:r w:rsidRPr="00337E83">
              <w:rPr>
                <w:rFonts w:eastAsia="宋体" w:cs="宋体" w:hint="eastAsia"/>
                <w:sz w:val="21"/>
                <w:szCs w:val="21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827E05" w:rsidRDefault="00827E05">
            <w:r w:rsidRPr="00FE682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827E05" w:rsidRPr="002E27E1" w:rsidTr="005158A0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50" w:type="dxa"/>
            <w:gridSpan w:val="2"/>
            <w:vAlign w:val="center"/>
          </w:tcPr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田径类</w:t>
            </w:r>
          </w:p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(</w:t>
            </w: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投掷、通过障碍类游戏</w:t>
            </w:r>
            <w:r>
              <w:rPr>
                <w:rFonts w:eastAsia="宋体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612" w:type="dxa"/>
            <w:vAlign w:val="center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</w:tcPr>
          <w:p w:rsidR="00827E05" w:rsidRDefault="00827E05" w:rsidP="00BC3A24">
            <w:pPr>
              <w:jc w:val="center"/>
            </w:pPr>
            <w:r w:rsidRPr="00337E83">
              <w:rPr>
                <w:rFonts w:eastAsia="宋体" w:cs="宋体" w:hint="eastAsia"/>
                <w:sz w:val="21"/>
                <w:szCs w:val="21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827E05" w:rsidRDefault="00827E05">
            <w:r w:rsidRPr="00FE682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827E05" w:rsidRPr="002E27E1" w:rsidTr="005158A0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50" w:type="dxa"/>
            <w:gridSpan w:val="2"/>
            <w:vAlign w:val="center"/>
          </w:tcPr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体操类</w:t>
            </w:r>
          </w:p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（基础、舞蹈、实用、技术类游戏）</w:t>
            </w:r>
          </w:p>
        </w:tc>
        <w:tc>
          <w:tcPr>
            <w:tcW w:w="612" w:type="dxa"/>
            <w:vAlign w:val="center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</w:tcPr>
          <w:p w:rsidR="00827E05" w:rsidRDefault="00827E05" w:rsidP="00BC3A24">
            <w:pPr>
              <w:jc w:val="center"/>
            </w:pPr>
            <w:r w:rsidRPr="00337E83">
              <w:rPr>
                <w:rFonts w:eastAsia="宋体" w:cs="宋体" w:hint="eastAsia"/>
                <w:sz w:val="21"/>
                <w:szCs w:val="21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827E05" w:rsidRDefault="00827E05">
            <w:r w:rsidRPr="00FE682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827E05" w:rsidRPr="002E27E1" w:rsidTr="005158A0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50" w:type="dxa"/>
            <w:gridSpan w:val="2"/>
            <w:vAlign w:val="center"/>
          </w:tcPr>
          <w:p w:rsidR="00827E05" w:rsidRDefault="00827E05" w:rsidP="00827E05">
            <w:pPr>
              <w:ind w:firstLineChars="200" w:firstLine="3168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武术类</w:t>
            </w:r>
          </w:p>
          <w:p w:rsidR="00827E05" w:rsidRPr="00A1213E" w:rsidRDefault="00827E05" w:rsidP="00827E05">
            <w:pPr>
              <w:ind w:left="31680" w:hangingChars="200" w:firstLine="3168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（基础、徒手类</w:t>
            </w: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游戏</w:t>
            </w: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12" w:type="dxa"/>
            <w:vAlign w:val="center"/>
          </w:tcPr>
          <w:p w:rsidR="00827E05" w:rsidRPr="0081518A" w:rsidRDefault="00827E05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</w:tcPr>
          <w:p w:rsidR="00827E05" w:rsidRDefault="00827E05" w:rsidP="00BC3A24">
            <w:pPr>
              <w:jc w:val="center"/>
            </w:pPr>
            <w:r w:rsidRPr="00337E83">
              <w:rPr>
                <w:rFonts w:eastAsia="宋体" w:cs="宋体" w:hint="eastAsia"/>
                <w:sz w:val="21"/>
                <w:szCs w:val="21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827E05" w:rsidRDefault="00827E05">
            <w:r w:rsidRPr="00FE682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827E05" w:rsidRPr="002E27E1" w:rsidTr="005158A0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50" w:type="dxa"/>
            <w:gridSpan w:val="2"/>
            <w:vAlign w:val="center"/>
          </w:tcPr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室内、户外游戏</w:t>
            </w:r>
          </w:p>
        </w:tc>
        <w:tc>
          <w:tcPr>
            <w:tcW w:w="612" w:type="dxa"/>
            <w:vAlign w:val="center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1" w:type="dxa"/>
            <w:gridSpan w:val="2"/>
          </w:tcPr>
          <w:p w:rsidR="00827E05" w:rsidRDefault="00827E05" w:rsidP="00BC3A24">
            <w:pPr>
              <w:jc w:val="center"/>
            </w:pPr>
            <w:r w:rsidRPr="00337E83">
              <w:rPr>
                <w:rFonts w:eastAsia="宋体" w:cs="宋体" w:hint="eastAsia"/>
                <w:sz w:val="21"/>
                <w:szCs w:val="21"/>
                <w:lang w:eastAsia="zh-CN"/>
              </w:rPr>
              <w:t>讲授实训</w:t>
            </w:r>
          </w:p>
        </w:tc>
        <w:tc>
          <w:tcPr>
            <w:tcW w:w="720" w:type="dxa"/>
          </w:tcPr>
          <w:p w:rsidR="00827E05" w:rsidRDefault="00827E05">
            <w:r w:rsidRPr="00FE682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游戏设计</w:t>
            </w:r>
          </w:p>
        </w:tc>
      </w:tr>
      <w:tr w:rsidR="00827E05" w:rsidRPr="002E27E1" w:rsidTr="005158A0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50" w:type="dxa"/>
            <w:gridSpan w:val="2"/>
            <w:vAlign w:val="center"/>
          </w:tcPr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考试</w:t>
            </w:r>
            <w:r>
              <w:rPr>
                <w:rFonts w:eastAsia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12" w:type="dxa"/>
            <w:vAlign w:val="center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组织游戏、实施</w:t>
            </w:r>
          </w:p>
        </w:tc>
        <w:tc>
          <w:tcPr>
            <w:tcW w:w="1271" w:type="dxa"/>
            <w:gridSpan w:val="2"/>
            <w:vAlign w:val="center"/>
          </w:tcPr>
          <w:p w:rsidR="00827E05" w:rsidRPr="00A1213E" w:rsidRDefault="00827E05" w:rsidP="00A1213E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720" w:type="dxa"/>
          </w:tcPr>
          <w:p w:rsidR="00827E05" w:rsidRDefault="00827E05"/>
        </w:tc>
      </w:tr>
      <w:tr w:rsidR="00827E05" w:rsidRPr="002E27E1" w:rsidTr="005158A0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650" w:type="dxa"/>
            <w:gridSpan w:val="2"/>
            <w:vAlign w:val="center"/>
          </w:tcPr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考试</w:t>
            </w:r>
            <w:r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12" w:type="dxa"/>
            <w:vAlign w:val="center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组织游戏、实施</w:t>
            </w:r>
          </w:p>
        </w:tc>
        <w:tc>
          <w:tcPr>
            <w:tcW w:w="1271" w:type="dxa"/>
            <w:gridSpan w:val="2"/>
            <w:vAlign w:val="center"/>
          </w:tcPr>
          <w:p w:rsidR="00827E05" w:rsidRPr="00A1213E" w:rsidRDefault="00827E05" w:rsidP="00A1213E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720" w:type="dxa"/>
          </w:tcPr>
          <w:p w:rsidR="00827E05" w:rsidRDefault="00827E05"/>
        </w:tc>
      </w:tr>
      <w:tr w:rsidR="00827E05" w:rsidRPr="002E27E1" w:rsidTr="005158A0">
        <w:trPr>
          <w:trHeight w:val="340"/>
          <w:jc w:val="center"/>
        </w:trPr>
        <w:tc>
          <w:tcPr>
            <w:tcW w:w="952" w:type="dxa"/>
            <w:vAlign w:val="center"/>
          </w:tcPr>
          <w:p w:rsidR="00827E05" w:rsidRDefault="00827E05" w:rsidP="00823652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650" w:type="dxa"/>
            <w:gridSpan w:val="2"/>
            <w:vAlign w:val="center"/>
          </w:tcPr>
          <w:p w:rsidR="00827E05" w:rsidRDefault="00827E05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补考</w:t>
            </w:r>
          </w:p>
          <w:p w:rsidR="00827E05" w:rsidRPr="00A1213E" w:rsidRDefault="00827E05" w:rsidP="00BC3A24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团队游戏</w:t>
            </w:r>
          </w:p>
        </w:tc>
        <w:tc>
          <w:tcPr>
            <w:tcW w:w="612" w:type="dxa"/>
            <w:vAlign w:val="center"/>
          </w:tcPr>
          <w:p w:rsidR="00827E05" w:rsidRPr="0081518A" w:rsidRDefault="00827E05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343" w:type="dxa"/>
            <w:gridSpan w:val="3"/>
          </w:tcPr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熟悉游戏的方法，各项体育游戏的目的，组织</w:t>
            </w:r>
          </w:p>
          <w:p w:rsidR="00827E05" w:rsidRPr="0081518A" w:rsidRDefault="00827E05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 w:rsidRPr="0081518A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以及安排实施</w:t>
            </w:r>
          </w:p>
        </w:tc>
        <w:tc>
          <w:tcPr>
            <w:tcW w:w="1271" w:type="dxa"/>
            <w:gridSpan w:val="2"/>
            <w:vAlign w:val="center"/>
          </w:tcPr>
          <w:p w:rsidR="00827E05" w:rsidRPr="00A1213E" w:rsidRDefault="00827E05" w:rsidP="00A1213E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720" w:type="dxa"/>
          </w:tcPr>
          <w:p w:rsidR="00827E05" w:rsidRDefault="00827E05"/>
        </w:tc>
      </w:tr>
      <w:tr w:rsidR="00827E05" w:rsidRPr="002E27E1">
        <w:trPr>
          <w:trHeight w:val="340"/>
          <w:jc w:val="center"/>
        </w:trPr>
        <w:tc>
          <w:tcPr>
            <w:tcW w:w="2602" w:type="dxa"/>
            <w:gridSpan w:val="3"/>
            <w:vAlign w:val="center"/>
          </w:tcPr>
          <w:p w:rsidR="00827E05" w:rsidRPr="002E27E1" w:rsidRDefault="00827E05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合计：</w:t>
            </w:r>
          </w:p>
        </w:tc>
        <w:tc>
          <w:tcPr>
            <w:tcW w:w="612" w:type="dxa"/>
            <w:vAlign w:val="center"/>
          </w:tcPr>
          <w:p w:rsidR="00827E05" w:rsidRPr="00BC3A24" w:rsidRDefault="00827E05" w:rsidP="00A1213E">
            <w:pPr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BC3A24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343" w:type="dxa"/>
            <w:gridSpan w:val="3"/>
            <w:vAlign w:val="center"/>
          </w:tcPr>
          <w:p w:rsidR="00827E05" w:rsidRPr="002E27E1" w:rsidRDefault="00827E05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1" w:type="dxa"/>
            <w:gridSpan w:val="2"/>
            <w:vAlign w:val="center"/>
          </w:tcPr>
          <w:p w:rsidR="00827E05" w:rsidRPr="002E27E1" w:rsidRDefault="00827E05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27E05" w:rsidRPr="002E27E1" w:rsidRDefault="00827E05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27E05" w:rsidRPr="002E27E1">
        <w:trPr>
          <w:trHeight w:val="340"/>
          <w:jc w:val="center"/>
        </w:trPr>
        <w:tc>
          <w:tcPr>
            <w:tcW w:w="9548" w:type="dxa"/>
            <w:gridSpan w:val="10"/>
            <w:shd w:val="clear" w:color="auto" w:fill="C0C0C0"/>
            <w:vAlign w:val="center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2250" w:type="dxa"/>
            <w:gridSpan w:val="2"/>
            <w:vAlign w:val="center"/>
          </w:tcPr>
          <w:p w:rsidR="00827E05" w:rsidRPr="002E27E1" w:rsidRDefault="00827E05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考核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10" w:type="dxa"/>
            <w:gridSpan w:val="6"/>
            <w:vAlign w:val="center"/>
          </w:tcPr>
          <w:p w:rsidR="00827E05" w:rsidRPr="002E27E1" w:rsidRDefault="00827E05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688" w:type="dxa"/>
            <w:gridSpan w:val="2"/>
            <w:vAlign w:val="center"/>
          </w:tcPr>
          <w:p w:rsidR="00827E05" w:rsidRPr="002E27E1" w:rsidRDefault="00827E05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权重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2250" w:type="dxa"/>
            <w:gridSpan w:val="2"/>
            <w:vAlign w:val="center"/>
          </w:tcPr>
          <w:p w:rsidR="00827E05" w:rsidRPr="00A37809" w:rsidRDefault="00827E05" w:rsidP="00253475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到堂情况</w:t>
            </w:r>
          </w:p>
        </w:tc>
        <w:tc>
          <w:tcPr>
            <w:tcW w:w="5610" w:type="dxa"/>
            <w:gridSpan w:val="6"/>
            <w:vAlign w:val="center"/>
          </w:tcPr>
          <w:p w:rsidR="00827E05" w:rsidRPr="00A37809" w:rsidRDefault="00827E05" w:rsidP="00253475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考勤</w:t>
            </w:r>
          </w:p>
        </w:tc>
        <w:tc>
          <w:tcPr>
            <w:tcW w:w="1688" w:type="dxa"/>
            <w:gridSpan w:val="2"/>
            <w:vAlign w:val="center"/>
          </w:tcPr>
          <w:p w:rsidR="00827E05" w:rsidRPr="00A37809" w:rsidRDefault="00827E05" w:rsidP="00253475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/>
                <w:sz w:val="21"/>
                <w:szCs w:val="21"/>
              </w:rPr>
              <w:t>10%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2250" w:type="dxa"/>
            <w:gridSpan w:val="2"/>
            <w:vAlign w:val="center"/>
          </w:tcPr>
          <w:p w:rsidR="00827E05" w:rsidRPr="00A37809" w:rsidRDefault="00827E05" w:rsidP="00253475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课堂教学</w:t>
            </w:r>
          </w:p>
        </w:tc>
        <w:tc>
          <w:tcPr>
            <w:tcW w:w="5610" w:type="dxa"/>
            <w:gridSpan w:val="6"/>
            <w:vAlign w:val="center"/>
          </w:tcPr>
          <w:p w:rsidR="00827E05" w:rsidRPr="00A37809" w:rsidRDefault="00827E05" w:rsidP="00253475">
            <w:pPr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教学组织表现</w:t>
            </w:r>
          </w:p>
        </w:tc>
        <w:tc>
          <w:tcPr>
            <w:tcW w:w="1688" w:type="dxa"/>
            <w:gridSpan w:val="2"/>
            <w:vAlign w:val="center"/>
          </w:tcPr>
          <w:p w:rsidR="00827E05" w:rsidRPr="00A37809" w:rsidRDefault="00827E05" w:rsidP="00253475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/>
                <w:sz w:val="21"/>
                <w:szCs w:val="21"/>
              </w:rPr>
              <w:t>10%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2250" w:type="dxa"/>
            <w:gridSpan w:val="2"/>
            <w:vAlign w:val="center"/>
          </w:tcPr>
          <w:p w:rsidR="00827E05" w:rsidRPr="00A37809" w:rsidRDefault="00827E05" w:rsidP="00253475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5610" w:type="dxa"/>
            <w:gridSpan w:val="6"/>
            <w:vAlign w:val="center"/>
          </w:tcPr>
          <w:p w:rsidR="00827E05" w:rsidRPr="00A37809" w:rsidRDefault="00827E05" w:rsidP="00253475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次</w:t>
            </w:r>
            <w:r w:rsidRPr="00A37809">
              <w:rPr>
                <w:rFonts w:ascii="宋体" w:eastAsia="宋体" w:hAnsi="宋体" w:cs="宋体"/>
                <w:sz w:val="21"/>
                <w:szCs w:val="21"/>
              </w:rPr>
              <w:t>/</w:t>
            </w: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学期</w:t>
            </w:r>
          </w:p>
        </w:tc>
        <w:tc>
          <w:tcPr>
            <w:tcW w:w="1688" w:type="dxa"/>
            <w:gridSpan w:val="2"/>
            <w:vAlign w:val="center"/>
          </w:tcPr>
          <w:p w:rsidR="00827E05" w:rsidRPr="00A37809" w:rsidRDefault="00827E05" w:rsidP="00253475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/>
                <w:sz w:val="21"/>
                <w:szCs w:val="21"/>
              </w:rPr>
              <w:t>10%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2250" w:type="dxa"/>
            <w:gridSpan w:val="2"/>
            <w:vAlign w:val="center"/>
          </w:tcPr>
          <w:p w:rsidR="00827E05" w:rsidRPr="002E27E1" w:rsidRDefault="00827E05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实践考试（个人）</w:t>
            </w:r>
          </w:p>
        </w:tc>
        <w:tc>
          <w:tcPr>
            <w:tcW w:w="5610" w:type="dxa"/>
            <w:gridSpan w:val="6"/>
            <w:vAlign w:val="center"/>
          </w:tcPr>
          <w:p w:rsidR="00827E05" w:rsidRPr="002E27E1" w:rsidRDefault="00827E05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组织教法、游戏</w:t>
            </w:r>
          </w:p>
        </w:tc>
        <w:tc>
          <w:tcPr>
            <w:tcW w:w="1688" w:type="dxa"/>
            <w:gridSpan w:val="2"/>
            <w:vAlign w:val="center"/>
          </w:tcPr>
          <w:p w:rsidR="00827E05" w:rsidRPr="002E27E1" w:rsidRDefault="00827E05" w:rsidP="00827E05">
            <w:pPr>
              <w:snapToGrid w:val="0"/>
              <w:spacing w:after="0" w:line="240" w:lineRule="atLeast"/>
              <w:ind w:leftChars="75" w:left="31680" w:firstLineChars="20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  <w:r w:rsidRPr="00A37809">
              <w:rPr>
                <w:rFonts w:ascii="宋体" w:eastAsia="宋体" w:hAnsi="宋体" w:cs="宋体"/>
                <w:sz w:val="21"/>
                <w:szCs w:val="21"/>
              </w:rPr>
              <w:t>0%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2250" w:type="dxa"/>
            <w:gridSpan w:val="2"/>
            <w:vAlign w:val="center"/>
          </w:tcPr>
          <w:p w:rsidR="00827E05" w:rsidRPr="00A37809" w:rsidRDefault="00827E05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期末考核</w:t>
            </w:r>
          </w:p>
        </w:tc>
        <w:tc>
          <w:tcPr>
            <w:tcW w:w="5610" w:type="dxa"/>
            <w:gridSpan w:val="6"/>
            <w:vAlign w:val="center"/>
          </w:tcPr>
          <w:p w:rsidR="00827E05" w:rsidRPr="002E27E1" w:rsidRDefault="00827E05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实践、讲解</w:t>
            </w:r>
          </w:p>
        </w:tc>
        <w:tc>
          <w:tcPr>
            <w:tcW w:w="1688" w:type="dxa"/>
            <w:gridSpan w:val="2"/>
            <w:vAlign w:val="center"/>
          </w:tcPr>
          <w:p w:rsidR="00827E05" w:rsidRPr="002E27E1" w:rsidRDefault="00827E05" w:rsidP="00827E05">
            <w:pPr>
              <w:snapToGrid w:val="0"/>
              <w:spacing w:after="0" w:line="240" w:lineRule="atLeast"/>
              <w:ind w:leftChars="75" w:left="31680" w:firstLineChars="20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  <w:r w:rsidRPr="00A37809">
              <w:rPr>
                <w:rFonts w:ascii="宋体" w:eastAsia="宋体" w:hAnsi="宋体" w:cs="宋体"/>
                <w:sz w:val="21"/>
                <w:szCs w:val="21"/>
              </w:rPr>
              <w:t>0%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827E05" w:rsidRPr="00735FDE" w:rsidRDefault="00827E05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 w:rsidR="00827E05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827E05" w:rsidRPr="00A37809" w:rsidRDefault="00827E05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注：考虑到学生的实际情况与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教室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申请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问题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，理论课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可能安排在晚上，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班一起进行授课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827E05" w:rsidRPr="002E27E1">
        <w:trPr>
          <w:trHeight w:val="2351"/>
          <w:jc w:val="center"/>
        </w:trPr>
        <w:tc>
          <w:tcPr>
            <w:tcW w:w="9548" w:type="dxa"/>
            <w:gridSpan w:val="10"/>
          </w:tcPr>
          <w:p w:rsidR="00827E05" w:rsidRPr="002E27E1" w:rsidRDefault="00827E05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）审查意见：</w:t>
            </w:r>
          </w:p>
          <w:p w:rsidR="00827E05" w:rsidRDefault="00827E05" w:rsidP="00827E05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827E05" w:rsidRPr="002E27E1" w:rsidRDefault="00827E05" w:rsidP="00827E05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827E05" w:rsidRPr="002E27E1" w:rsidRDefault="00827E05" w:rsidP="00827E05">
            <w:pPr>
              <w:spacing w:after="0" w:line="240" w:lineRule="atLeast"/>
              <w:ind w:firstLineChars="4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827E05" w:rsidRPr="002E27E1" w:rsidRDefault="00827E05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27E05" w:rsidRPr="002E27E1" w:rsidRDefault="00827E05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27E05" w:rsidRPr="002E27E1" w:rsidRDefault="00827E05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</w:t>
            </w:r>
          </w:p>
          <w:p w:rsidR="00827E05" w:rsidRPr="002E27E1" w:rsidRDefault="00827E05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827E05" w:rsidRDefault="00827E05" w:rsidP="00827E05">
      <w:pPr>
        <w:spacing w:line="360" w:lineRule="exact"/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、课程教学目标：请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 w:cs="宋体"/>
          <w:b/>
          <w:bCs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。本课程教学目标须与授课对象的专业培养目标有一定的对应关系</w:t>
      </w:r>
    </w:p>
    <w:p w:rsidR="00827E05" w:rsidRDefault="00827E05" w:rsidP="00410314">
      <w:pPr>
        <w:spacing w:line="360" w:lineRule="exact"/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 w:rsidR="00827E05" w:rsidRDefault="00827E05" w:rsidP="00410314">
      <w:pPr>
        <w:spacing w:line="360" w:lineRule="exact"/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小组讨论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实训</w:t>
      </w:r>
    </w:p>
    <w:p w:rsidR="00827E05" w:rsidRPr="00785779" w:rsidRDefault="00827E05" w:rsidP="00061F27">
      <w:pPr>
        <w:spacing w:line="360" w:lineRule="exact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827E05" w:rsidRPr="00785779" w:rsidSect="00823652">
      <w:pgSz w:w="11906" w:h="16838"/>
      <w:pgMar w:top="1302" w:right="1800" w:bottom="1302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E05" w:rsidRDefault="00827E05" w:rsidP="00896971">
      <w:pPr>
        <w:spacing w:after="0"/>
      </w:pPr>
      <w:r>
        <w:separator/>
      </w:r>
    </w:p>
  </w:endnote>
  <w:endnote w:type="continuationSeparator" w:id="0">
    <w:p w:rsidR="00827E05" w:rsidRDefault="00827E05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??朢痽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Arial Unicode MS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E05" w:rsidRDefault="00827E05" w:rsidP="00896971">
      <w:pPr>
        <w:spacing w:after="0"/>
      </w:pPr>
      <w:r>
        <w:separator/>
      </w:r>
    </w:p>
  </w:footnote>
  <w:footnote w:type="continuationSeparator" w:id="0">
    <w:p w:rsidR="00827E05" w:rsidRDefault="00827E0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CFAFD7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FFFFFF7D"/>
    <w:multiLevelType w:val="singleLevel"/>
    <w:tmpl w:val="91E8D69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FFFFFF7E"/>
    <w:multiLevelType w:val="singleLevel"/>
    <w:tmpl w:val="1F9E34D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FFFFFF7F"/>
    <w:multiLevelType w:val="singleLevel"/>
    <w:tmpl w:val="9F9249D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FFFFFF80"/>
    <w:multiLevelType w:val="singleLevel"/>
    <w:tmpl w:val="763C722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48C6AB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</w:abstractNum>
  <w:abstractNum w:abstractNumId="6">
    <w:nsid w:val="FFFFFF82"/>
    <w:multiLevelType w:val="singleLevel"/>
    <w:tmpl w:val="FAA40E18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</w:abstractNum>
  <w:abstractNum w:abstractNumId="7">
    <w:nsid w:val="FFFFFF83"/>
    <w:multiLevelType w:val="singleLevel"/>
    <w:tmpl w:val="C884275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</w:abstractNum>
  <w:abstractNum w:abstractNumId="8">
    <w:nsid w:val="FFFFFF88"/>
    <w:multiLevelType w:val="singleLevel"/>
    <w:tmpl w:val="941C9A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8AF8F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1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1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256DA"/>
    <w:rsid w:val="00061F27"/>
    <w:rsid w:val="0006698D"/>
    <w:rsid w:val="00087B74"/>
    <w:rsid w:val="000B626E"/>
    <w:rsid w:val="000C2D4A"/>
    <w:rsid w:val="000E0AE8"/>
    <w:rsid w:val="00106740"/>
    <w:rsid w:val="00112A6A"/>
    <w:rsid w:val="00155E5A"/>
    <w:rsid w:val="00171228"/>
    <w:rsid w:val="00173269"/>
    <w:rsid w:val="001B31E9"/>
    <w:rsid w:val="001D28E8"/>
    <w:rsid w:val="001F20BC"/>
    <w:rsid w:val="002111AE"/>
    <w:rsid w:val="00227119"/>
    <w:rsid w:val="002320DE"/>
    <w:rsid w:val="00253475"/>
    <w:rsid w:val="00271F37"/>
    <w:rsid w:val="0028537C"/>
    <w:rsid w:val="002D3B80"/>
    <w:rsid w:val="002D59E6"/>
    <w:rsid w:val="002E27E1"/>
    <w:rsid w:val="003044FA"/>
    <w:rsid w:val="00321A8C"/>
    <w:rsid w:val="00337E83"/>
    <w:rsid w:val="0037561C"/>
    <w:rsid w:val="003C275D"/>
    <w:rsid w:val="003C66D8"/>
    <w:rsid w:val="003C7494"/>
    <w:rsid w:val="003E66A6"/>
    <w:rsid w:val="00410314"/>
    <w:rsid w:val="00414FC8"/>
    <w:rsid w:val="00417B14"/>
    <w:rsid w:val="00440A72"/>
    <w:rsid w:val="004446E4"/>
    <w:rsid w:val="00457E42"/>
    <w:rsid w:val="004B3994"/>
    <w:rsid w:val="004D1F85"/>
    <w:rsid w:val="004E0481"/>
    <w:rsid w:val="004E7804"/>
    <w:rsid w:val="004F52DA"/>
    <w:rsid w:val="005158A0"/>
    <w:rsid w:val="00542B3A"/>
    <w:rsid w:val="005639AB"/>
    <w:rsid w:val="00582DB9"/>
    <w:rsid w:val="005911D3"/>
    <w:rsid w:val="005B11A7"/>
    <w:rsid w:val="005D4059"/>
    <w:rsid w:val="005E74BE"/>
    <w:rsid w:val="005F174F"/>
    <w:rsid w:val="0063410F"/>
    <w:rsid w:val="00640CB0"/>
    <w:rsid w:val="0065029C"/>
    <w:rsid w:val="00651325"/>
    <w:rsid w:val="0065651C"/>
    <w:rsid w:val="006637F1"/>
    <w:rsid w:val="00672D7A"/>
    <w:rsid w:val="006B6F6C"/>
    <w:rsid w:val="00724ECB"/>
    <w:rsid w:val="00735FDE"/>
    <w:rsid w:val="00770F0D"/>
    <w:rsid w:val="00776AF2"/>
    <w:rsid w:val="00784516"/>
    <w:rsid w:val="00785779"/>
    <w:rsid w:val="007A154B"/>
    <w:rsid w:val="007B1966"/>
    <w:rsid w:val="007B30A1"/>
    <w:rsid w:val="007C7054"/>
    <w:rsid w:val="007C7F84"/>
    <w:rsid w:val="00806DFE"/>
    <w:rsid w:val="008147FF"/>
    <w:rsid w:val="0081518A"/>
    <w:rsid w:val="00815F78"/>
    <w:rsid w:val="00823652"/>
    <w:rsid w:val="00827E05"/>
    <w:rsid w:val="0084481C"/>
    <w:rsid w:val="008512DF"/>
    <w:rsid w:val="00855020"/>
    <w:rsid w:val="00885EED"/>
    <w:rsid w:val="00892ADC"/>
    <w:rsid w:val="00896971"/>
    <w:rsid w:val="008D468C"/>
    <w:rsid w:val="008F6642"/>
    <w:rsid w:val="00917C66"/>
    <w:rsid w:val="009349EE"/>
    <w:rsid w:val="0096379D"/>
    <w:rsid w:val="00970E05"/>
    <w:rsid w:val="0099507D"/>
    <w:rsid w:val="009A2B5C"/>
    <w:rsid w:val="009B3EAE"/>
    <w:rsid w:val="009B6232"/>
    <w:rsid w:val="009C3354"/>
    <w:rsid w:val="009D3079"/>
    <w:rsid w:val="00A1213E"/>
    <w:rsid w:val="00A37809"/>
    <w:rsid w:val="00A84D68"/>
    <w:rsid w:val="00A85774"/>
    <w:rsid w:val="00AA199F"/>
    <w:rsid w:val="00AB00C2"/>
    <w:rsid w:val="00AE222F"/>
    <w:rsid w:val="00AE48DD"/>
    <w:rsid w:val="00B107CD"/>
    <w:rsid w:val="00B31EFF"/>
    <w:rsid w:val="00B90D87"/>
    <w:rsid w:val="00BB35F5"/>
    <w:rsid w:val="00BC2740"/>
    <w:rsid w:val="00BC3A24"/>
    <w:rsid w:val="00C41D05"/>
    <w:rsid w:val="00C705DD"/>
    <w:rsid w:val="00C76FA2"/>
    <w:rsid w:val="00CA1AB8"/>
    <w:rsid w:val="00CC4A46"/>
    <w:rsid w:val="00CD2F8F"/>
    <w:rsid w:val="00CF63C7"/>
    <w:rsid w:val="00D06B7C"/>
    <w:rsid w:val="00D11B2D"/>
    <w:rsid w:val="00D140A6"/>
    <w:rsid w:val="00D45246"/>
    <w:rsid w:val="00D62B41"/>
    <w:rsid w:val="00D8025B"/>
    <w:rsid w:val="00D81E5A"/>
    <w:rsid w:val="00DB45CF"/>
    <w:rsid w:val="00DB5724"/>
    <w:rsid w:val="00DE23D1"/>
    <w:rsid w:val="00DF5C03"/>
    <w:rsid w:val="00E0505F"/>
    <w:rsid w:val="00E17CAC"/>
    <w:rsid w:val="00E406F8"/>
    <w:rsid w:val="00E413E8"/>
    <w:rsid w:val="00E53E23"/>
    <w:rsid w:val="00E6041E"/>
    <w:rsid w:val="00ED3FCA"/>
    <w:rsid w:val="00F31667"/>
    <w:rsid w:val="00F617C2"/>
    <w:rsid w:val="00F96D96"/>
    <w:rsid w:val="00FE22C8"/>
    <w:rsid w:val="00FE6826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637F1"/>
    <w:pPr>
      <w:widowControl w:val="0"/>
      <w:ind w:leftChars="200" w:left="420"/>
    </w:pPr>
    <w:rPr>
      <w:rFonts w:eastAsia="宋体"/>
      <w:kern w:val="2"/>
      <w:sz w:val="21"/>
      <w:szCs w:val="21"/>
      <w:lang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D1F85"/>
    <w:rPr>
      <w:rFonts w:eastAsia="PMingLiU"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4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4</Pages>
  <Words>347</Words>
  <Characters>1981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《******》课程教学大纲</dc:title>
  <dc:subject/>
  <dc:creator>lenovo</dc:creator>
  <cp:keywords/>
  <dc:description/>
  <cp:lastModifiedBy>张银燕</cp:lastModifiedBy>
  <cp:revision>13</cp:revision>
  <cp:lastPrinted>2017-01-05T16:24:00Z</cp:lastPrinted>
  <dcterms:created xsi:type="dcterms:W3CDTF">2017-09-01T09:47:00Z</dcterms:created>
  <dcterms:modified xsi:type="dcterms:W3CDTF">2017-11-17T06:21:00Z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